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C2A4F" w14:textId="2B874E52" w:rsidR="00EA015E" w:rsidRPr="00D05446" w:rsidRDefault="00921C4C" w:rsidP="00F419B8">
      <w:pPr>
        <w:pStyle w:val="NABSheadline"/>
      </w:pPr>
      <w:r>
        <w:t xml:space="preserve">Yay List Social Toolkit </w:t>
      </w:r>
    </w:p>
    <w:p w14:paraId="39936C18" w14:textId="77777777" w:rsidR="00B4192E" w:rsidRDefault="00921C4C" w:rsidP="00F419B8">
      <w:pPr>
        <w:pStyle w:val="NABScopy"/>
      </w:pPr>
      <w:r>
        <w:t xml:space="preserve">Congratulations, you’re on the Yay List! Thank you for being in our corner and powering our purpose. </w:t>
      </w:r>
    </w:p>
    <w:p w14:paraId="4D5D22FC" w14:textId="661490CE" w:rsidR="00EA015E" w:rsidRPr="00145B4B" w:rsidRDefault="00921C4C" w:rsidP="00F419B8">
      <w:pPr>
        <w:pStyle w:val="NABScopy"/>
      </w:pPr>
      <w:r>
        <w:t xml:space="preserve">We’d love for you to shout about your commitment </w:t>
      </w:r>
      <w:r w:rsidR="00B4192E">
        <w:t xml:space="preserve">to NABS </w:t>
      </w:r>
      <w:r>
        <w:t xml:space="preserve">and spread the word to your colleagues in our industry. The more people who know about us, the more people we can support when they need us most. </w:t>
      </w:r>
    </w:p>
    <w:p w14:paraId="3C624723" w14:textId="4DD389B5" w:rsidR="00921C4C" w:rsidRDefault="00921C4C" w:rsidP="00921C4C">
      <w:pPr>
        <w:pStyle w:val="NABScopy"/>
      </w:pPr>
      <w:r>
        <w:t>In the folder is an image announcing that you’re on the Yay List, and if you answered the questions, there’s a quote from one of your answers too.</w:t>
      </w:r>
    </w:p>
    <w:p w14:paraId="0CB4D99B" w14:textId="33842A93" w:rsidR="00921C4C" w:rsidRDefault="00921C4C" w:rsidP="00921C4C">
      <w:pPr>
        <w:pStyle w:val="NABScopy"/>
      </w:pPr>
      <w:r>
        <w:t xml:space="preserve">Below is suggested copy that you could post on </w:t>
      </w:r>
      <w:proofErr w:type="spellStart"/>
      <w:r>
        <w:t>Linkedin</w:t>
      </w:r>
      <w:proofErr w:type="spellEnd"/>
      <w:r w:rsidR="00E3174F">
        <w:t xml:space="preserve"> and </w:t>
      </w:r>
      <w:r>
        <w:t xml:space="preserve">Instagram about the Yay List, obviously feel free to amend it into your own words! </w:t>
      </w:r>
    </w:p>
    <w:p w14:paraId="110CC124" w14:textId="77777777" w:rsidR="00921C4C" w:rsidRDefault="00921C4C" w:rsidP="00921C4C">
      <w:pPr>
        <w:pStyle w:val="NABScopy"/>
      </w:pPr>
      <w:r>
        <w:t>Our social media handles are:</w:t>
      </w:r>
    </w:p>
    <w:p w14:paraId="315A2D8A" w14:textId="77777777" w:rsidR="00921C4C" w:rsidRPr="00921C4C" w:rsidRDefault="00921C4C" w:rsidP="00921C4C">
      <w:pPr>
        <w:pStyle w:val="NABScopy"/>
      </w:pPr>
      <w:proofErr w:type="spellStart"/>
      <w:r w:rsidRPr="00921C4C">
        <w:t>Linkedin</w:t>
      </w:r>
      <w:proofErr w:type="spellEnd"/>
      <w:r w:rsidRPr="00921C4C">
        <w:t>: @NABS</w:t>
      </w:r>
    </w:p>
    <w:p w14:paraId="6B91C818" w14:textId="296823D8" w:rsidR="00921C4C" w:rsidRPr="00921C4C" w:rsidRDefault="00921C4C" w:rsidP="00921C4C">
      <w:pPr>
        <w:pStyle w:val="NABScopy"/>
      </w:pPr>
      <w:r w:rsidRPr="00921C4C">
        <w:t>Instagram: @nabs_uk (a</w:t>
      </w:r>
      <w:r>
        <w:t>dd us as a collaborator)</w:t>
      </w:r>
    </w:p>
    <w:p w14:paraId="5EBA9D83" w14:textId="77777777" w:rsidR="00921C4C" w:rsidRPr="00921C4C" w:rsidRDefault="00921C4C" w:rsidP="00921C4C">
      <w:pPr>
        <w:pStyle w:val="NABScopy"/>
      </w:pPr>
    </w:p>
    <w:p w14:paraId="147460C9" w14:textId="63E0E22E" w:rsidR="00921C4C" w:rsidRPr="00921C4C" w:rsidRDefault="00921C4C" w:rsidP="00921C4C">
      <w:pPr>
        <w:pStyle w:val="NABSsubheading"/>
      </w:pPr>
      <w:proofErr w:type="spellStart"/>
      <w:r w:rsidRPr="00921C4C">
        <w:t>Linkedin</w:t>
      </w:r>
      <w:proofErr w:type="spellEnd"/>
      <w:r w:rsidRPr="00921C4C">
        <w:t>:</w:t>
      </w:r>
    </w:p>
    <w:p w14:paraId="49C8E4DA" w14:textId="77777777" w:rsidR="00921C4C" w:rsidRPr="00921C4C" w:rsidRDefault="00921C4C" w:rsidP="00921C4C">
      <w:pPr>
        <w:pStyle w:val="NABScopy"/>
      </w:pPr>
      <w:r w:rsidRPr="00921C4C">
        <w:t>We're on the @NABS Yay List in partnership with @Campaign UK! </w:t>
      </w:r>
    </w:p>
    <w:p w14:paraId="6DFFBA88" w14:textId="33124805" w:rsidR="00921C4C" w:rsidRPr="00921C4C" w:rsidRDefault="00921C4C" w:rsidP="00921C4C">
      <w:pPr>
        <w:pStyle w:val="NABScopy"/>
      </w:pPr>
      <w:r w:rsidRPr="00921C4C">
        <w:t xml:space="preserve">[YOUR COMPANY NAME HERE] is a proud supporter of NABS and their life-changing work to advance mental wellness in the advertising, media and marketing industry. </w:t>
      </w:r>
      <w:proofErr w:type="gramStart"/>
      <w:r w:rsidRPr="00921C4C">
        <w:t>So</w:t>
      </w:r>
      <w:proofErr w:type="gramEnd"/>
      <w:r w:rsidRPr="00921C4C">
        <w:t xml:space="preserve"> we're delighted to be recognised as an organisation helping NABS build a more caring and compassionate industry. </w:t>
      </w:r>
    </w:p>
    <w:p w14:paraId="06A3D843" w14:textId="77777777" w:rsidR="00921C4C" w:rsidRPr="00921C4C" w:rsidRDefault="00921C4C" w:rsidP="00921C4C">
      <w:pPr>
        <w:pStyle w:val="NABScopy"/>
      </w:pPr>
      <w:r w:rsidRPr="00921C4C">
        <w:t>NABS helps thousands of people across our community find their way forward each year and we're pleased to show our commitment to them by being part of the Yay List.</w:t>
      </w:r>
    </w:p>
    <w:p w14:paraId="2A6DC402" w14:textId="26FE214A" w:rsidR="00921C4C" w:rsidRDefault="00921C4C" w:rsidP="00921C4C">
      <w:pPr>
        <w:pStyle w:val="NABScopy"/>
      </w:pPr>
      <w:r w:rsidRPr="00921C4C">
        <w:t xml:space="preserve">Find out more about why we support NABS and who else is with us on the list - </w:t>
      </w:r>
      <w:hyperlink r:id="rId7" w:tgtFrame="_blank" w:tooltip="https://www.campaignlive.co.uk/article/nabs-yay-list/1942184" w:history="1">
        <w:r w:rsidRPr="00921C4C">
          <w:rPr>
            <w:rStyle w:val="Hyperlink"/>
          </w:rPr>
          <w:t>https://www.campaignlive.co.uk/article/nabs-yay-list/1942184</w:t>
        </w:r>
      </w:hyperlink>
    </w:p>
    <w:p w14:paraId="5B1D86DA" w14:textId="77777777" w:rsidR="00921C4C" w:rsidRDefault="00921C4C" w:rsidP="00921C4C">
      <w:pPr>
        <w:pStyle w:val="NABScopy"/>
      </w:pPr>
    </w:p>
    <w:p w14:paraId="0F18136C" w14:textId="5AF65124" w:rsidR="00921C4C" w:rsidRDefault="00921C4C" w:rsidP="00921C4C">
      <w:pPr>
        <w:pStyle w:val="NABScopy"/>
      </w:pPr>
      <w:r>
        <w:t>Instagram:</w:t>
      </w:r>
    </w:p>
    <w:p w14:paraId="15893081" w14:textId="3B62FB1F" w:rsidR="00921C4C" w:rsidRPr="00921C4C" w:rsidRDefault="00921C4C" w:rsidP="00921C4C">
      <w:pPr>
        <w:pStyle w:val="NABScopy"/>
      </w:pPr>
      <w:r w:rsidRPr="00921C4C">
        <w:t>We're on the @</w:t>
      </w:r>
      <w:r>
        <w:t>nabs_uk</w:t>
      </w:r>
      <w:r w:rsidRPr="00921C4C">
        <w:t xml:space="preserve"> Yay List in partnership with @</w:t>
      </w:r>
      <w:r w:rsidR="00863F8E">
        <w:t>campaignmagazine</w:t>
      </w:r>
      <w:r w:rsidRPr="00921C4C">
        <w:t>! </w:t>
      </w:r>
    </w:p>
    <w:p w14:paraId="4B1687EC" w14:textId="77777777" w:rsidR="00921C4C" w:rsidRPr="00921C4C" w:rsidRDefault="00921C4C" w:rsidP="00921C4C">
      <w:pPr>
        <w:pStyle w:val="NABScopy"/>
      </w:pPr>
      <w:r w:rsidRPr="00921C4C">
        <w:t xml:space="preserve">[YOUR COMPANY NAME HERE] is a proud supporter of NABS and their life-changing work to advance mental wellness in the advertising, media and marketing industry. </w:t>
      </w:r>
      <w:proofErr w:type="gramStart"/>
      <w:r w:rsidRPr="00921C4C">
        <w:t>So</w:t>
      </w:r>
      <w:proofErr w:type="gramEnd"/>
      <w:r w:rsidRPr="00921C4C">
        <w:t xml:space="preserve"> we're delighted to be recognised as an organisation helping NABS build a more caring and compassionate industry. </w:t>
      </w:r>
    </w:p>
    <w:p w14:paraId="3A695861" w14:textId="77777777" w:rsidR="00921C4C" w:rsidRPr="00921C4C" w:rsidRDefault="00921C4C" w:rsidP="00921C4C">
      <w:pPr>
        <w:pStyle w:val="NABScopy"/>
      </w:pPr>
      <w:r w:rsidRPr="00921C4C">
        <w:t>NABS helps thousands of people across our community find their way forward each year and we're pleased to show our commitment to them by being part of the Yay List.</w:t>
      </w:r>
    </w:p>
    <w:p w14:paraId="1B535EE1" w14:textId="2D2B620F" w:rsidR="00040561" w:rsidRPr="00040561" w:rsidRDefault="00921C4C" w:rsidP="0001471F">
      <w:pPr>
        <w:pStyle w:val="NABScopy"/>
        <w:rPr>
          <w:rFonts w:ascii="NN Pivot Grotesk Heavy" w:hAnsi="NN Pivot Grotesk Heavy"/>
          <w:sz w:val="32"/>
          <w:szCs w:val="32"/>
        </w:rPr>
      </w:pPr>
      <w:r w:rsidRPr="00921C4C">
        <w:t xml:space="preserve">Find out more about why we support NABS and who else is with us on the list </w:t>
      </w:r>
      <w:r w:rsidR="00863F8E">
        <w:t>by checking it out on Campaign.</w:t>
      </w:r>
    </w:p>
    <w:sectPr w:rsidR="00040561" w:rsidRPr="00040561" w:rsidSect="00B827B6">
      <w:headerReference w:type="default" r:id="rId8"/>
      <w:footerReference w:type="default" r:id="rId9"/>
      <w:pgSz w:w="11906" w:h="16838"/>
      <w:pgMar w:top="169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CFB81" w14:textId="77777777" w:rsidR="008B747A" w:rsidRDefault="008B747A" w:rsidP="00040561">
      <w:pPr>
        <w:spacing w:after="0" w:line="240" w:lineRule="auto"/>
      </w:pPr>
      <w:r>
        <w:separator/>
      </w:r>
    </w:p>
  </w:endnote>
  <w:endnote w:type="continuationSeparator" w:id="0">
    <w:p w14:paraId="6B348BC9" w14:textId="77777777" w:rsidR="008B747A" w:rsidRDefault="008B747A" w:rsidP="0004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2D914016-2DED-4F85-8FD7-D4809596A3B1}"/>
    <w:embedItalic r:id="rId2" w:fontKey="{65623D40-588E-4E8F-8405-6A51327E4C0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13033B37-E257-4977-A7D8-23116E87D849}"/>
  </w:font>
  <w:font w:name="NN Pivot Grotesk Heavy">
    <w:panose1 w:val="020B0004020202020204"/>
    <w:charset w:val="00"/>
    <w:family w:val="swiss"/>
    <w:notTrueType/>
    <w:pitch w:val="variable"/>
    <w:sig w:usb0="00000007" w:usb1="00002030" w:usb2="00000000" w:usb3="00000000" w:csb0="00000003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  <w:embedRegular r:id="rId4" w:fontKey="{24681865-493E-4CA0-880B-FB473F968FD5}"/>
  </w:font>
  <w:font w:name="Lexend Light">
    <w:panose1 w:val="00000000000000000000"/>
    <w:charset w:val="00"/>
    <w:family w:val="auto"/>
    <w:pitch w:val="variable"/>
    <w:sig w:usb0="A00000FF" w:usb1="4000205B" w:usb2="00000000" w:usb3="00000000" w:csb0="00000193" w:csb1="00000000"/>
    <w:embedRegular r:id="rId5" w:fontKey="{AF868C6F-F79F-4615-8FBA-B1D54745C77E}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  <w:embedRegular r:id="rId6" w:fontKey="{FD31D6F4-0F7E-42AC-AE19-A0C21055794C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140EB" w14:textId="77777777" w:rsidR="008F50FA" w:rsidRDefault="00513604" w:rsidP="008F50FA">
    <w:pPr>
      <w:pStyle w:val="Footer"/>
      <w:jc w:val="right"/>
      <w:rPr>
        <w:rFonts w:ascii="Lexend Light" w:hAnsi="Lexend Light"/>
        <w:sz w:val="16"/>
        <w:szCs w:val="16"/>
      </w:rPr>
    </w:pPr>
    <w:r>
      <w:rPr>
        <w:rFonts w:ascii="Lexend Light" w:hAnsi="Lexend Light"/>
        <w:sz w:val="16"/>
        <w:szCs w:val="16"/>
      </w:rPr>
      <w:t>NABS 1</w:t>
    </w:r>
    <w:r w:rsidRPr="00513604">
      <w:rPr>
        <w:rFonts w:ascii="Lexend Light" w:hAnsi="Lexend Light"/>
        <w:sz w:val="16"/>
        <w:szCs w:val="16"/>
        <w:vertAlign w:val="superscript"/>
      </w:rPr>
      <w:t>st</w:t>
    </w:r>
    <w:r>
      <w:rPr>
        <w:rFonts w:ascii="Lexend Light" w:hAnsi="Lexend Light"/>
        <w:sz w:val="16"/>
        <w:szCs w:val="16"/>
      </w:rPr>
      <w:t xml:space="preserve"> Floor, 8 Smart’s Place, </w:t>
    </w:r>
    <w:r w:rsidR="00DC66B6">
      <w:rPr>
        <w:rFonts w:ascii="Lexend Light" w:hAnsi="Lexend Light"/>
        <w:sz w:val="16"/>
        <w:szCs w:val="16"/>
      </w:rPr>
      <w:tab/>
      <w:t>nabs.org.uk</w:t>
    </w:r>
    <w:r w:rsidR="008F50FA">
      <w:rPr>
        <w:rFonts w:ascii="Lexend Light" w:hAnsi="Lexend Light"/>
        <w:sz w:val="16"/>
        <w:szCs w:val="16"/>
      </w:rPr>
      <w:tab/>
      <w:t>Main:</w:t>
    </w:r>
    <w:r w:rsidR="008F50FA" w:rsidRPr="008F50FA">
      <w:rPr>
        <w:rFonts w:ascii="Century Gothic" w:eastAsia="Times New Roman" w:hAnsi="Century Gothic" w:cs="Times New Roman"/>
        <w:noProof/>
        <w:color w:val="000000"/>
        <w:kern w:val="0"/>
        <w:sz w:val="18"/>
        <w:szCs w:val="18"/>
        <w:bdr w:val="none" w:sz="0" w:space="0" w:color="auto" w:frame="1"/>
        <w:lang w:eastAsia="en-GB"/>
        <w14:ligatures w14:val="none"/>
      </w:rPr>
      <w:t xml:space="preserve"> </w:t>
    </w:r>
    <w:r w:rsidR="008F50FA" w:rsidRPr="008F50FA">
      <w:rPr>
        <w:rFonts w:ascii="Lexend Light" w:hAnsi="Lexend Light"/>
        <w:sz w:val="16"/>
        <w:szCs w:val="16"/>
      </w:rPr>
      <w:t>020 4552 5355</w:t>
    </w:r>
  </w:p>
  <w:p w14:paraId="4D246331" w14:textId="77777777" w:rsidR="000C1EFE" w:rsidRPr="00B87171" w:rsidRDefault="00513604" w:rsidP="00702958">
    <w:pPr>
      <w:pStyle w:val="Footer"/>
      <w:rPr>
        <w:rFonts w:ascii="Lexend Light" w:hAnsi="Lexend Light"/>
        <w:sz w:val="16"/>
        <w:szCs w:val="16"/>
      </w:rPr>
    </w:pPr>
    <w:r>
      <w:rPr>
        <w:rFonts w:ascii="Lexend Light" w:hAnsi="Lexend Light"/>
        <w:sz w:val="16"/>
        <w:szCs w:val="16"/>
      </w:rPr>
      <w:t>London WC2B 5LW</w:t>
    </w:r>
    <w:r w:rsidRPr="00513604">
      <w:rPr>
        <w:rFonts w:ascii="Lexend Light" w:hAnsi="Lexend Light"/>
        <w:sz w:val="16"/>
        <w:szCs w:val="16"/>
      </w:rPr>
      <w:ptab w:relativeTo="margin" w:alignment="center" w:leader="none"/>
    </w:r>
    <w:r w:rsidR="00DC66B6">
      <w:rPr>
        <w:rFonts w:ascii="Lexend Light" w:hAnsi="Lexend Light"/>
        <w:sz w:val="16"/>
        <w:szCs w:val="16"/>
      </w:rPr>
      <w:t xml:space="preserve">Charity number: </w:t>
    </w:r>
    <w:r w:rsidR="00DC66B6" w:rsidRPr="00DC66B6">
      <w:rPr>
        <w:rFonts w:ascii="Lexend Light" w:hAnsi="Lexend Light"/>
        <w:sz w:val="16"/>
        <w:szCs w:val="16"/>
      </w:rPr>
      <w:t>1070556</w:t>
    </w:r>
    <w:r w:rsidR="008F50FA">
      <w:rPr>
        <w:rFonts w:ascii="Lexend Light" w:hAnsi="Lexend Light"/>
        <w:sz w:val="16"/>
        <w:szCs w:val="16"/>
      </w:rPr>
      <w:t xml:space="preserve"> </w:t>
    </w:r>
    <w:r w:rsidR="00702958">
      <w:rPr>
        <w:rFonts w:ascii="Lexend Light" w:hAnsi="Lexend Light"/>
        <w:sz w:val="16"/>
        <w:szCs w:val="16"/>
      </w:rPr>
      <w:t xml:space="preserve">  </w:t>
    </w:r>
    <w:r w:rsidR="00702958">
      <w:rPr>
        <w:rFonts w:ascii="Lexend Light" w:hAnsi="Lexend Light"/>
        <w:sz w:val="16"/>
        <w:szCs w:val="16"/>
      </w:rPr>
      <w:tab/>
    </w:r>
    <w:r w:rsidR="008F50FA">
      <w:rPr>
        <w:rFonts w:ascii="Lexend Light" w:hAnsi="Lexend Light"/>
        <w:sz w:val="16"/>
        <w:szCs w:val="16"/>
      </w:rPr>
      <w:t xml:space="preserve">Advice Line: </w:t>
    </w:r>
    <w:r w:rsidR="00702958" w:rsidRPr="00702958">
      <w:rPr>
        <w:rFonts w:ascii="Lexend Light" w:hAnsi="Lexend Light"/>
        <w:sz w:val="16"/>
        <w:szCs w:val="16"/>
      </w:rPr>
      <w:t>0800 707 6607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5B19" w14:textId="77777777" w:rsidR="008B747A" w:rsidRDefault="008B747A" w:rsidP="00040561">
      <w:pPr>
        <w:spacing w:after="0" w:line="240" w:lineRule="auto"/>
      </w:pPr>
      <w:r>
        <w:separator/>
      </w:r>
    </w:p>
  </w:footnote>
  <w:footnote w:type="continuationSeparator" w:id="0">
    <w:p w14:paraId="62B59F52" w14:textId="77777777" w:rsidR="008B747A" w:rsidRDefault="008B747A" w:rsidP="0004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C1F7E" w14:textId="77777777" w:rsidR="00040561" w:rsidRDefault="00B827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623252" wp14:editId="40313E58">
          <wp:simplePos x="0" y="0"/>
          <wp:positionH relativeFrom="margin">
            <wp:posOffset>5394237</wp:posOffset>
          </wp:positionH>
          <wp:positionV relativeFrom="margin">
            <wp:posOffset>-714287</wp:posOffset>
          </wp:positionV>
          <wp:extent cx="868680" cy="494665"/>
          <wp:effectExtent l="0" t="0" r="0" b="635"/>
          <wp:wrapSquare wrapText="bothSides"/>
          <wp:docPr id="278563255" name="Picture 1" descr="A black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8563255" name="Picture 1" descr="A black text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8680" cy="494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0F52D" w14:textId="77777777" w:rsidR="00040561" w:rsidRDefault="000405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C4C"/>
    <w:rsid w:val="0001471F"/>
    <w:rsid w:val="00040561"/>
    <w:rsid w:val="0006132C"/>
    <w:rsid w:val="000C1EFE"/>
    <w:rsid w:val="00142979"/>
    <w:rsid w:val="00152E26"/>
    <w:rsid w:val="001C6A50"/>
    <w:rsid w:val="002D039C"/>
    <w:rsid w:val="002D24F8"/>
    <w:rsid w:val="002E0F2E"/>
    <w:rsid w:val="00370AA6"/>
    <w:rsid w:val="003C78B2"/>
    <w:rsid w:val="00414006"/>
    <w:rsid w:val="00447BA0"/>
    <w:rsid w:val="00477B0B"/>
    <w:rsid w:val="00513604"/>
    <w:rsid w:val="00541540"/>
    <w:rsid w:val="005752D8"/>
    <w:rsid w:val="006741B3"/>
    <w:rsid w:val="006842DE"/>
    <w:rsid w:val="006B03EA"/>
    <w:rsid w:val="006B4EB0"/>
    <w:rsid w:val="006B7D63"/>
    <w:rsid w:val="00702958"/>
    <w:rsid w:val="0072686B"/>
    <w:rsid w:val="008008DA"/>
    <w:rsid w:val="00863F8E"/>
    <w:rsid w:val="00864D87"/>
    <w:rsid w:val="008B747A"/>
    <w:rsid w:val="008F50FA"/>
    <w:rsid w:val="00921C4C"/>
    <w:rsid w:val="00A2193B"/>
    <w:rsid w:val="00B4192E"/>
    <w:rsid w:val="00B778BE"/>
    <w:rsid w:val="00B827B6"/>
    <w:rsid w:val="00B84B1A"/>
    <w:rsid w:val="00B87171"/>
    <w:rsid w:val="00BE7E6D"/>
    <w:rsid w:val="00DC66B6"/>
    <w:rsid w:val="00E22F82"/>
    <w:rsid w:val="00E3174F"/>
    <w:rsid w:val="00E60F37"/>
    <w:rsid w:val="00E65344"/>
    <w:rsid w:val="00EA015E"/>
    <w:rsid w:val="00EB4B44"/>
    <w:rsid w:val="00F23742"/>
    <w:rsid w:val="00F419B8"/>
    <w:rsid w:val="00F7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CFB96"/>
  <w15:chartTrackingRefBased/>
  <w15:docId w15:val="{AA37FA1B-9A36-4536-9EAD-7CFF0FF2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15E"/>
  </w:style>
  <w:style w:type="paragraph" w:styleId="Heading1">
    <w:name w:val="heading 1"/>
    <w:basedOn w:val="Normal"/>
    <w:next w:val="Normal"/>
    <w:link w:val="Heading1Char"/>
    <w:uiPriority w:val="9"/>
    <w:qFormat/>
    <w:rsid w:val="000405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5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5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5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5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5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5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5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5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5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5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5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5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5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5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5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5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5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5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5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5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5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5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5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5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5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5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5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5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05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561"/>
  </w:style>
  <w:style w:type="paragraph" w:styleId="Footer">
    <w:name w:val="footer"/>
    <w:basedOn w:val="Normal"/>
    <w:link w:val="FooterChar"/>
    <w:uiPriority w:val="99"/>
    <w:unhideWhenUsed/>
    <w:rsid w:val="000405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561"/>
  </w:style>
  <w:style w:type="paragraph" w:customStyle="1" w:styleId="NABSheadline">
    <w:name w:val="NABS headline"/>
    <w:basedOn w:val="Normal"/>
    <w:link w:val="NABSheadlineChar"/>
    <w:qFormat/>
    <w:rsid w:val="00F419B8"/>
    <w:rPr>
      <w:rFonts w:ascii="NN Pivot Grotesk Heavy" w:hAnsi="NN Pivot Grotesk Heavy"/>
      <w:sz w:val="80"/>
      <w:szCs w:val="80"/>
    </w:rPr>
  </w:style>
  <w:style w:type="character" w:customStyle="1" w:styleId="NABSheadlineChar">
    <w:name w:val="NABS headline Char"/>
    <w:basedOn w:val="DefaultParagraphFont"/>
    <w:link w:val="NABSheadline"/>
    <w:rsid w:val="00F419B8"/>
    <w:rPr>
      <w:rFonts w:ascii="NN Pivot Grotesk Heavy" w:hAnsi="NN Pivot Grotesk Heavy"/>
      <w:sz w:val="80"/>
      <w:szCs w:val="80"/>
    </w:rPr>
  </w:style>
  <w:style w:type="paragraph" w:customStyle="1" w:styleId="NABSsubheading">
    <w:name w:val="NABS subheading"/>
    <w:basedOn w:val="Normal"/>
    <w:link w:val="NABSsubheadingChar"/>
    <w:qFormat/>
    <w:rsid w:val="00F419B8"/>
    <w:rPr>
      <w:rFonts w:ascii="Lexend" w:hAnsi="Lexend"/>
      <w:sz w:val="40"/>
      <w:szCs w:val="40"/>
    </w:rPr>
  </w:style>
  <w:style w:type="character" w:customStyle="1" w:styleId="NABSsubheadingChar">
    <w:name w:val="NABS subheading Char"/>
    <w:basedOn w:val="DefaultParagraphFont"/>
    <w:link w:val="NABSsubheading"/>
    <w:rsid w:val="00F419B8"/>
    <w:rPr>
      <w:rFonts w:ascii="Lexend" w:hAnsi="Lexend"/>
      <w:sz w:val="40"/>
      <w:szCs w:val="40"/>
    </w:rPr>
  </w:style>
  <w:style w:type="paragraph" w:customStyle="1" w:styleId="NABScopy">
    <w:name w:val="NABS copy"/>
    <w:basedOn w:val="Normal"/>
    <w:link w:val="NABScopyChar"/>
    <w:qFormat/>
    <w:rsid w:val="00F419B8"/>
    <w:rPr>
      <w:rFonts w:ascii="Lexend Light" w:hAnsi="Lexend Light"/>
      <w:sz w:val="20"/>
      <w:szCs w:val="20"/>
    </w:rPr>
  </w:style>
  <w:style w:type="character" w:customStyle="1" w:styleId="NABScopyChar">
    <w:name w:val="NABS copy Char"/>
    <w:basedOn w:val="DefaultParagraphFont"/>
    <w:link w:val="NABScopy"/>
    <w:rsid w:val="00F419B8"/>
    <w:rPr>
      <w:rFonts w:ascii="Lexend Light" w:hAnsi="Lexend Light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21C4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C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5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ampaignlive.co.uk/article/nabs-yay-list/19421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Marketing\Rebrand%202025\NABS%20new%20brand%20word%20template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D17A5-D696-48E6-B3F9-5D45FEFE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NABS new brand word template 1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Hatty Molyneux</dc:creator>
  <cp:keywords/>
  <dc:description/>
  <cp:lastModifiedBy>Hatty Molyneux</cp:lastModifiedBy>
  <cp:revision>3</cp:revision>
  <dcterms:created xsi:type="dcterms:W3CDTF">2025-12-09T09:33:00Z</dcterms:created>
  <dcterms:modified xsi:type="dcterms:W3CDTF">2025-12-09T10:01:00Z</dcterms:modified>
</cp:coreProperties>
</file>